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comments.xml" ContentType="application/vnd.openxmlformats-officedocument.wordprocessingml.comment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63249A" w14:textId="276C1A28" w:rsidR="007E19D9" w:rsidRDefault="0060108C" w:rsidP="002A7963">
      <w:pPr>
        <w:spacing w:line="480" w:lineRule="auto"/>
      </w:pPr>
      <w:bookmarkStart w:id="0" w:name="_GoBack"/>
      <w:bookmarkEnd w:id="0"/>
      <w:r>
        <w:t>Morven’s Cake Place knows that good customer c</w:t>
      </w:r>
      <w:r w:rsidR="007E19D9">
        <w:t xml:space="preserve">are </w:t>
      </w:r>
      <w:commentRangeStart w:id="1"/>
      <w:r w:rsidR="00D30D2A">
        <w:t>means</w:t>
      </w:r>
      <w:commentRangeEnd w:id="1"/>
      <w:r w:rsidR="00D30D2A">
        <w:rPr>
          <w:rStyle w:val="CommentReference"/>
        </w:rPr>
        <w:commentReference w:id="1"/>
      </w:r>
    </w:p>
    <w:p w14:paraId="367FF7D2" w14:textId="77777777" w:rsidR="007E19D9" w:rsidRDefault="007E19D9" w:rsidP="006A364D">
      <w:pPr>
        <w:spacing w:line="48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6804"/>
      </w:tblGrid>
      <w:tr w:rsidR="006A364D" w14:paraId="1617A190" w14:textId="77777777" w:rsidTr="002D0357">
        <w:trPr>
          <w:trHeight w:val="737"/>
        </w:trPr>
        <w:tc>
          <w:tcPr>
            <w:tcW w:w="959" w:type="dxa"/>
            <w:shd w:val="clear" w:color="auto" w:fill="auto"/>
            <w:vAlign w:val="center"/>
          </w:tcPr>
          <w:p w14:paraId="6652FEE4" w14:textId="77777777" w:rsidR="006A364D" w:rsidRDefault="006A364D" w:rsidP="002D0357">
            <w:pPr>
              <w:numPr>
                <w:ilvl w:val="0"/>
                <w:numId w:val="5"/>
              </w:numPr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1909553C" w14:textId="77777777" w:rsidR="006A364D" w:rsidRDefault="006A364D" w:rsidP="002D0357">
            <w:pPr>
              <w:ind w:left="34"/>
            </w:pPr>
            <w:r>
              <w:t>Staff will be happy and motivated and will attract high quality staff to the business with new ideas.</w:t>
            </w:r>
          </w:p>
        </w:tc>
      </w:tr>
      <w:tr w:rsidR="006A364D" w14:paraId="276BB055" w14:textId="77777777" w:rsidTr="002D0357">
        <w:trPr>
          <w:trHeight w:val="737"/>
        </w:trPr>
        <w:tc>
          <w:tcPr>
            <w:tcW w:w="959" w:type="dxa"/>
            <w:shd w:val="clear" w:color="auto" w:fill="auto"/>
            <w:vAlign w:val="center"/>
          </w:tcPr>
          <w:p w14:paraId="239DBEB9" w14:textId="77777777" w:rsidR="006A364D" w:rsidRDefault="006A364D" w:rsidP="002D0357">
            <w:pPr>
              <w:numPr>
                <w:ilvl w:val="0"/>
                <w:numId w:val="6"/>
              </w:numPr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75AA7587" w14:textId="77777777" w:rsidR="006A364D" w:rsidRDefault="006A364D" w:rsidP="000F3627"/>
        </w:tc>
      </w:tr>
      <w:tr w:rsidR="006A364D" w14:paraId="55E05097" w14:textId="77777777" w:rsidTr="002D0357">
        <w:trPr>
          <w:trHeight w:val="737"/>
        </w:trPr>
        <w:tc>
          <w:tcPr>
            <w:tcW w:w="959" w:type="dxa"/>
            <w:shd w:val="clear" w:color="auto" w:fill="auto"/>
            <w:vAlign w:val="center"/>
          </w:tcPr>
          <w:p w14:paraId="6958831F" w14:textId="77777777" w:rsidR="006A364D" w:rsidRDefault="006A364D" w:rsidP="002D0357">
            <w:pPr>
              <w:numPr>
                <w:ilvl w:val="0"/>
                <w:numId w:val="6"/>
              </w:numPr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03AB18BA" w14:textId="77777777" w:rsidR="006A364D" w:rsidRDefault="006A364D" w:rsidP="000F3627"/>
        </w:tc>
      </w:tr>
      <w:tr w:rsidR="006A364D" w14:paraId="1D2341D7" w14:textId="77777777" w:rsidTr="002D0357">
        <w:trPr>
          <w:trHeight w:val="737"/>
        </w:trPr>
        <w:tc>
          <w:tcPr>
            <w:tcW w:w="959" w:type="dxa"/>
            <w:shd w:val="clear" w:color="auto" w:fill="auto"/>
            <w:vAlign w:val="center"/>
          </w:tcPr>
          <w:p w14:paraId="19809377" w14:textId="77777777" w:rsidR="006A364D" w:rsidRDefault="006A364D" w:rsidP="002D0357">
            <w:pPr>
              <w:numPr>
                <w:ilvl w:val="0"/>
                <w:numId w:val="6"/>
              </w:numPr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74A5F134" w14:textId="77777777" w:rsidR="006A364D" w:rsidRDefault="006A364D" w:rsidP="000F3627"/>
        </w:tc>
      </w:tr>
    </w:tbl>
    <w:p w14:paraId="6CA1A8F3" w14:textId="77777777" w:rsidR="007E19D9" w:rsidRDefault="007E19D9" w:rsidP="006A364D">
      <w:pPr>
        <w:spacing w:line="480" w:lineRule="auto"/>
      </w:pPr>
    </w:p>
    <w:p w14:paraId="10DB55EF" w14:textId="77777777" w:rsidR="007E19D9" w:rsidRDefault="007E19D9" w:rsidP="007E19D9">
      <w:pPr>
        <w:spacing w:line="480" w:lineRule="auto"/>
      </w:pPr>
    </w:p>
    <w:p w14:paraId="497C7BC7" w14:textId="77777777" w:rsidR="007E19D9" w:rsidRDefault="0060108C" w:rsidP="007E19D9">
      <w:pPr>
        <w:spacing w:line="480" w:lineRule="auto"/>
      </w:pPr>
      <w:r>
        <w:t>Morven’s Cake Place provides good customer c</w:t>
      </w:r>
      <w:r w:rsidR="007E19D9">
        <w:t xml:space="preserve">are </w:t>
      </w:r>
      <w:commentRangeStart w:id="2"/>
      <w:r>
        <w:t>by</w:t>
      </w:r>
      <w:commentRangeEnd w:id="2"/>
      <w:r>
        <w:rPr>
          <w:rStyle w:val="CommentReference"/>
        </w:rPr>
        <w:commentReference w:id="2"/>
      </w:r>
      <w:r w:rsidR="007E19D9">
        <w:t>:</w:t>
      </w:r>
    </w:p>
    <w:p w14:paraId="47A565D9" w14:textId="77777777" w:rsidR="007E19D9" w:rsidRDefault="007E19D9" w:rsidP="006A364D">
      <w:pPr>
        <w:spacing w:line="48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6804"/>
      </w:tblGrid>
      <w:tr w:rsidR="006A364D" w14:paraId="78416042" w14:textId="77777777" w:rsidTr="002D0357">
        <w:trPr>
          <w:trHeight w:val="737"/>
        </w:trPr>
        <w:tc>
          <w:tcPr>
            <w:tcW w:w="959" w:type="dxa"/>
            <w:shd w:val="clear" w:color="auto" w:fill="auto"/>
            <w:vAlign w:val="center"/>
          </w:tcPr>
          <w:p w14:paraId="2F410688" w14:textId="77777777" w:rsidR="006A364D" w:rsidRDefault="006A364D" w:rsidP="002D0357">
            <w:pPr>
              <w:numPr>
                <w:ilvl w:val="0"/>
                <w:numId w:val="5"/>
              </w:numPr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6CA45AEE" w14:textId="77777777" w:rsidR="006A364D" w:rsidRDefault="006A364D" w:rsidP="006A364D">
            <w:r>
              <w:t>Training all staff in customer care.</w:t>
            </w:r>
          </w:p>
        </w:tc>
      </w:tr>
      <w:tr w:rsidR="006A364D" w14:paraId="248F2E7E" w14:textId="77777777" w:rsidTr="002D0357">
        <w:trPr>
          <w:trHeight w:val="737"/>
        </w:trPr>
        <w:tc>
          <w:tcPr>
            <w:tcW w:w="959" w:type="dxa"/>
            <w:shd w:val="clear" w:color="auto" w:fill="auto"/>
            <w:vAlign w:val="center"/>
          </w:tcPr>
          <w:p w14:paraId="7F16B14B" w14:textId="77777777" w:rsidR="006A364D" w:rsidRDefault="006A364D" w:rsidP="002D0357">
            <w:pPr>
              <w:numPr>
                <w:ilvl w:val="0"/>
                <w:numId w:val="6"/>
              </w:numPr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249C8B0D" w14:textId="77777777" w:rsidR="006A364D" w:rsidRDefault="006A364D" w:rsidP="002D0357"/>
        </w:tc>
      </w:tr>
      <w:tr w:rsidR="006A364D" w14:paraId="0808A6BE" w14:textId="77777777" w:rsidTr="002D0357">
        <w:trPr>
          <w:trHeight w:val="737"/>
        </w:trPr>
        <w:tc>
          <w:tcPr>
            <w:tcW w:w="959" w:type="dxa"/>
            <w:shd w:val="clear" w:color="auto" w:fill="auto"/>
            <w:vAlign w:val="center"/>
          </w:tcPr>
          <w:p w14:paraId="23F7572A" w14:textId="77777777" w:rsidR="006A364D" w:rsidRDefault="006A364D" w:rsidP="002D0357">
            <w:pPr>
              <w:numPr>
                <w:ilvl w:val="0"/>
                <w:numId w:val="6"/>
              </w:numPr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62D7B35B" w14:textId="77777777" w:rsidR="006A364D" w:rsidRDefault="006A364D" w:rsidP="000F3627"/>
        </w:tc>
      </w:tr>
      <w:tr w:rsidR="006A364D" w14:paraId="21932D62" w14:textId="77777777" w:rsidTr="002D0357">
        <w:trPr>
          <w:trHeight w:val="737"/>
        </w:trPr>
        <w:tc>
          <w:tcPr>
            <w:tcW w:w="959" w:type="dxa"/>
            <w:shd w:val="clear" w:color="auto" w:fill="auto"/>
            <w:vAlign w:val="center"/>
          </w:tcPr>
          <w:p w14:paraId="4EF18417" w14:textId="77777777" w:rsidR="006A364D" w:rsidRDefault="006A364D" w:rsidP="002D0357">
            <w:pPr>
              <w:numPr>
                <w:ilvl w:val="0"/>
                <w:numId w:val="6"/>
              </w:numPr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2265419F" w14:textId="77777777" w:rsidR="006A364D" w:rsidRDefault="006A364D" w:rsidP="000F3627"/>
        </w:tc>
      </w:tr>
    </w:tbl>
    <w:p w14:paraId="2640BA0E" w14:textId="77777777" w:rsidR="007E19D9" w:rsidRPr="007E19D9" w:rsidRDefault="007E19D9" w:rsidP="006A364D">
      <w:pPr>
        <w:spacing w:line="480" w:lineRule="auto"/>
      </w:pPr>
    </w:p>
    <w:sectPr w:rsidR="007E19D9" w:rsidRPr="007E19D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GCC" w:date="2013-05-14T20:05:00Z" w:initials="G">
    <w:p w14:paraId="43D01284" w14:textId="77777777" w:rsidR="00D30D2A" w:rsidRDefault="00D30D2A" w:rsidP="00D30D2A">
      <w:pPr>
        <w:pStyle w:val="CommentText"/>
      </w:pPr>
      <w:r>
        <w:rPr>
          <w:rStyle w:val="CommentReference"/>
        </w:rPr>
        <w:annotationRef/>
      </w:r>
      <w:r w:rsidR="0060108C">
        <w:t xml:space="preserve">Describe </w:t>
      </w:r>
      <w:r>
        <w:t>3 other benefits of good customer care.</w:t>
      </w:r>
    </w:p>
    <w:p w14:paraId="20633011" w14:textId="77777777" w:rsidR="00D30D2A" w:rsidRDefault="00D30D2A">
      <w:pPr>
        <w:pStyle w:val="CommentText"/>
      </w:pPr>
    </w:p>
  </w:comment>
  <w:comment w:id="2" w:author="GCC" w:date="2013-05-14T20:07:00Z" w:initials="G">
    <w:p w14:paraId="1837B50D" w14:textId="77777777" w:rsidR="0060108C" w:rsidRDefault="0060108C">
      <w:pPr>
        <w:pStyle w:val="CommentText"/>
      </w:pPr>
      <w:r>
        <w:rPr>
          <w:rStyle w:val="CommentReference"/>
        </w:rPr>
        <w:annotationRef/>
      </w:r>
      <w:r>
        <w:t>Outline 3 other ways good customer care can be provided.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0633011" w15:done="0"/>
  <w15:commentEx w15:paraId="1837B50D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67859"/>
    <w:multiLevelType w:val="hybridMultilevel"/>
    <w:tmpl w:val="7AD487D6"/>
    <w:lvl w:ilvl="0" w:tplc="0BBC68C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4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F1918"/>
    <w:multiLevelType w:val="hybridMultilevel"/>
    <w:tmpl w:val="A19ED14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3276D"/>
    <w:multiLevelType w:val="hybridMultilevel"/>
    <w:tmpl w:val="78B2D33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CF0C07"/>
    <w:multiLevelType w:val="hybridMultilevel"/>
    <w:tmpl w:val="3918A910"/>
    <w:lvl w:ilvl="0" w:tplc="0BBC68C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4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2B6418"/>
    <w:multiLevelType w:val="hybridMultilevel"/>
    <w:tmpl w:val="54ACD1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483FFA"/>
    <w:multiLevelType w:val="hybridMultilevel"/>
    <w:tmpl w:val="A69405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3B6"/>
    <w:rsid w:val="00055403"/>
    <w:rsid w:val="0006534D"/>
    <w:rsid w:val="000F3627"/>
    <w:rsid w:val="001E142A"/>
    <w:rsid w:val="002A7963"/>
    <w:rsid w:val="002D0357"/>
    <w:rsid w:val="002D3ACB"/>
    <w:rsid w:val="003046CA"/>
    <w:rsid w:val="00555BF9"/>
    <w:rsid w:val="005F13BA"/>
    <w:rsid w:val="0060108C"/>
    <w:rsid w:val="0063739D"/>
    <w:rsid w:val="006A364D"/>
    <w:rsid w:val="007E19D9"/>
    <w:rsid w:val="00835CB2"/>
    <w:rsid w:val="008461DA"/>
    <w:rsid w:val="008763B6"/>
    <w:rsid w:val="008D70D4"/>
    <w:rsid w:val="00A15FF0"/>
    <w:rsid w:val="00A939D8"/>
    <w:rsid w:val="00AC7B4C"/>
    <w:rsid w:val="00C27435"/>
    <w:rsid w:val="00D30D2A"/>
    <w:rsid w:val="00E15CFF"/>
    <w:rsid w:val="00E33FCA"/>
    <w:rsid w:val="00E51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99B076"/>
  <w15:docId w15:val="{17D43006-B211-4283-AB36-B874AE9AE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F362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7E19D9"/>
    <w:rPr>
      <w:sz w:val="16"/>
      <w:szCs w:val="16"/>
    </w:rPr>
  </w:style>
  <w:style w:type="paragraph" w:styleId="CommentText">
    <w:name w:val="annotation text"/>
    <w:basedOn w:val="Normal"/>
    <w:semiHidden/>
    <w:rsid w:val="007E19D9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E19D9"/>
    <w:rPr>
      <w:b/>
      <w:bCs/>
    </w:rPr>
  </w:style>
  <w:style w:type="paragraph" w:styleId="BalloonText">
    <w:name w:val="Balloon Text"/>
    <w:basedOn w:val="Normal"/>
    <w:semiHidden/>
    <w:rsid w:val="007E19D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6A36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0F3627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E91E89ADFE6544966BDCAE8F15864C" ma:contentTypeVersion="11" ma:contentTypeDescription="Create a new document." ma:contentTypeScope="" ma:versionID="ce8ab3b26a40527935c666cd53d41f8b">
  <xsd:schema xmlns:xsd="http://www.w3.org/2001/XMLSchema" xmlns:xs="http://www.w3.org/2001/XMLSchema" xmlns:p="http://schemas.microsoft.com/office/2006/metadata/properties" xmlns:ns2="d271d7cd-6323-4c73-946c-8e2aa5c10521" xmlns:ns3="8f9cf9a9-f6cb-420b-a0a6-7c135108bd6b" targetNamespace="http://schemas.microsoft.com/office/2006/metadata/properties" ma:root="true" ma:fieldsID="648de5fb35257fa712b17880b8eea23a" ns2:_="" ns3:_="">
    <xsd:import namespace="d271d7cd-6323-4c73-946c-8e2aa5c10521"/>
    <xsd:import namespace="8f9cf9a9-f6cb-420b-a0a6-7c135108bd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1d7cd-6323-4c73-946c-8e2aa5c105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a8110b4-7946-418e-8ab0-d3d0ec8bff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cf9a9-f6cb-420b-a0a6-7c135108bd6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829eb72-643f-4cbb-aabe-e4c4211d41a7}" ma:internalName="TaxCatchAll" ma:showField="CatchAllData" ma:web="8f9cf9a9-f6cb-420b-a0a6-7c135108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9cf9a9-f6cb-420b-a0a6-7c135108bd6b" xsi:nil="true"/>
    <lcf76f155ced4ddcb4097134ff3c332f xmlns="d271d7cd-6323-4c73-946c-8e2aa5c105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DD4D7C4-CF51-4033-BCC5-DD948B9708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04B4BC-3EE8-46D7-8B8B-9B3E0BDEE1B9}"/>
</file>

<file path=customXml/itemProps3.xml><?xml version="1.0" encoding="utf-8"?>
<ds:datastoreItem xmlns:ds="http://schemas.openxmlformats.org/officeDocument/2006/customXml" ds:itemID="{31313BE1-7FEF-4DA5-AB29-CD0A052F7AB9}"/>
</file>

<file path=customXml/itemProps4.xml><?xml version="1.0" encoding="utf-8"?>
<ds:datastoreItem xmlns:ds="http://schemas.openxmlformats.org/officeDocument/2006/customXml" ds:itemID="{B98B0CDB-36E7-4827-886D-5D8D9ABE82F7}"/>
</file>

<file path=docProps/app.xml><?xml version="1.0" encoding="utf-8"?>
<Properties xmlns="http://schemas.openxmlformats.org/officeDocument/2006/extended-properties" xmlns:vt="http://schemas.openxmlformats.org/officeDocument/2006/docPropsVTypes">
  <Template>3B1C51AF</Template>
  <TotalTime>1</TotalTime>
  <Pages>1</Pages>
  <Words>49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GCC Education Services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mh7300a</dc:creator>
  <cp:lastModifiedBy>027krnicholson</cp:lastModifiedBy>
  <cp:revision>4</cp:revision>
  <dcterms:created xsi:type="dcterms:W3CDTF">2014-11-21T09:34:00Z</dcterms:created>
  <dcterms:modified xsi:type="dcterms:W3CDTF">2018-06-12T11:56:00Z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0x01010003E91E89ADFE6544966BDCAE8F15864C</vt:lpwstr>
  </property>
</Properties>
</file>